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0C47" w14:textId="4AF1F0CA" w:rsidR="00D20F1F" w:rsidRDefault="00296CB4" w:rsidP="00D20F1F">
      <w:pPr>
        <w:pStyle w:val="Hlavika"/>
      </w:pPr>
      <w:r>
        <w:t xml:space="preserve">      </w:t>
      </w:r>
      <w:r w:rsidRPr="001F31A5">
        <w:rPr>
          <w:noProof/>
          <w:lang w:val="sk-SK" w:eastAsia="sk-SK"/>
        </w:rPr>
        <w:drawing>
          <wp:inline distT="0" distB="0" distL="0" distR="0" wp14:anchorId="20B7895A" wp14:editId="097E07DE">
            <wp:extent cx="5759450" cy="534450"/>
            <wp:effectExtent l="0" t="0" r="0" b="0"/>
            <wp:docPr id="3" name="Obrázok 3" descr="C:\Users\skalicka\Pictures\loga PSK\loga PSK_MHSR_EU_horizont_spolufinancovany_21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kalicka\Pictures\loga PSK\loga PSK_MHSR_EU_horizont_spolufinancovany_21.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0F76A83C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 xml:space="preserve">o </w:t>
      </w:r>
      <w:r w:rsidRPr="00D212FF">
        <w:rPr>
          <w:sz w:val="24"/>
          <w:lang w:val="sk-SK"/>
        </w:rPr>
        <w:t>dos</w:t>
      </w:r>
      <w:r w:rsidR="0024315F">
        <w:rPr>
          <w:sz w:val="24"/>
          <w:lang w:val="sk-SK"/>
        </w:rPr>
        <w:t>i</w:t>
      </w:r>
      <w:r w:rsidRPr="00D212FF">
        <w:rPr>
          <w:sz w:val="24"/>
          <w:lang w:val="sk-SK"/>
        </w:rPr>
        <w:t>ah</w:t>
      </w:r>
      <w:r w:rsidR="0024315F">
        <w:rPr>
          <w:sz w:val="24"/>
          <w:lang w:val="sk-SK"/>
        </w:rPr>
        <w:t>nutí</w:t>
      </w:r>
      <w:r w:rsidRPr="00D212FF">
        <w:rPr>
          <w:sz w:val="24"/>
          <w:lang w:val="sk-SK"/>
        </w:rPr>
        <w:t xml:space="preserve"> míľnikov </w:t>
      </w:r>
      <w:r w:rsidR="0024315F">
        <w:rPr>
          <w:sz w:val="24"/>
          <w:lang w:val="sk-SK"/>
        </w:rPr>
        <w:t>projektu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54DC9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3055CE56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</w:t>
            </w:r>
            <w:r w:rsidR="00606180">
              <w:rPr>
                <w:b/>
                <w:color w:val="FFFFFF" w:themeColor="background1"/>
                <w:sz w:val="22"/>
                <w:lang w:val="sk-SK"/>
              </w:rPr>
              <w:t>/partnera/partnerov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 xml:space="preserve"> a projektu</w:t>
            </w:r>
          </w:p>
        </w:tc>
      </w:tr>
      <w:tr w:rsidR="00817001" w:rsidRPr="00095574" w14:paraId="31A6CC6B" w14:textId="77777777" w:rsidTr="00754DC9">
        <w:tc>
          <w:tcPr>
            <w:tcW w:w="46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606180">
        <w:tc>
          <w:tcPr>
            <w:tcW w:w="4606" w:type="dxa"/>
            <w:tcBorders>
              <w:bottom w:val="single" w:sz="4" w:space="0" w:color="auto"/>
            </w:tcBorders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606180" w:rsidRPr="00095574" w14:paraId="65F603B4" w14:textId="77777777" w:rsidTr="00606180"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63D3C0" w14:textId="18AF91B5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 xml:space="preserve">partnera 1 </w:t>
            </w:r>
            <w:r w:rsidRPr="00606180">
              <w:rPr>
                <w:i/>
                <w:sz w:val="16"/>
                <w:szCs w:val="16"/>
                <w:lang w:val="sk-SK"/>
              </w:rPr>
              <w:t>(ak relevantné)</w:t>
            </w: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BF3235" w14:textId="4300C37B" w:rsidR="00606180" w:rsidRPr="00391C44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606180" w:rsidRPr="00095574" w14:paraId="67EF400D" w14:textId="77777777" w:rsidTr="00606180">
        <w:tc>
          <w:tcPr>
            <w:tcW w:w="4606" w:type="dxa"/>
            <w:tcBorders>
              <w:bottom w:val="single" w:sz="4" w:space="0" w:color="auto"/>
            </w:tcBorders>
          </w:tcPr>
          <w:p w14:paraId="52F61198" w14:textId="77777777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7CF9F268" w14:textId="0F1C7D0D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</w:tcPr>
          <w:p w14:paraId="1BD57B7E" w14:textId="77777777" w:rsidR="00606180" w:rsidRPr="00391C44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606180" w:rsidRPr="00095574" w14:paraId="7DCCBE64" w14:textId="77777777" w:rsidTr="00606180"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86774D" w14:textId="0234A0FB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 xml:space="preserve">partnera </w:t>
            </w:r>
            <w:r w:rsidR="00783949">
              <w:rPr>
                <w:sz w:val="16"/>
                <w:szCs w:val="16"/>
                <w:lang w:val="sk-SK"/>
              </w:rPr>
              <w:t>2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606180">
              <w:rPr>
                <w:i/>
                <w:sz w:val="16"/>
                <w:szCs w:val="16"/>
                <w:lang w:val="sk-SK"/>
              </w:rPr>
              <w:t>(ak relevantné)</w:t>
            </w: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9B8F14" w14:textId="01F38631" w:rsidR="00606180" w:rsidRPr="00391C44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606180" w:rsidRPr="00095574" w14:paraId="1F64DF2C" w14:textId="77777777" w:rsidTr="00754DC9">
        <w:tc>
          <w:tcPr>
            <w:tcW w:w="4606" w:type="dxa"/>
            <w:tcBorders>
              <w:bottom w:val="single" w:sz="4" w:space="0" w:color="auto"/>
            </w:tcBorders>
          </w:tcPr>
          <w:p w14:paraId="34BCC9BD" w14:textId="77777777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43DC5207" w14:textId="2BC16141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</w:tcPr>
          <w:p w14:paraId="7643BADE" w14:textId="77777777" w:rsidR="00606180" w:rsidRPr="00391C44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606180" w:rsidRPr="00095574" w14:paraId="0ABEA054" w14:textId="77777777" w:rsidTr="00754DC9">
        <w:tc>
          <w:tcPr>
            <w:tcW w:w="9351" w:type="dxa"/>
            <w:gridSpan w:val="2"/>
            <w:shd w:val="clear" w:color="auto" w:fill="D9D9D9" w:themeFill="background1" w:themeFillShade="D9"/>
          </w:tcPr>
          <w:p w14:paraId="424C78AF" w14:textId="59F25025" w:rsidR="00606180" w:rsidRPr="00391C44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Kód</w:t>
            </w:r>
            <w:r w:rsidRPr="00391C44">
              <w:rPr>
                <w:sz w:val="16"/>
                <w:szCs w:val="16"/>
                <w:lang w:val="sk-SK"/>
              </w:rPr>
              <w:t xml:space="preserve"> projektu</w:t>
            </w:r>
          </w:p>
        </w:tc>
      </w:tr>
      <w:tr w:rsidR="00606180" w:rsidRPr="00095574" w14:paraId="5A1106A9" w14:textId="77777777" w:rsidTr="00606180">
        <w:tc>
          <w:tcPr>
            <w:tcW w:w="9351" w:type="dxa"/>
            <w:gridSpan w:val="2"/>
            <w:tcBorders>
              <w:bottom w:val="single" w:sz="4" w:space="0" w:color="auto"/>
            </w:tcBorders>
          </w:tcPr>
          <w:p w14:paraId="4E196652" w14:textId="77777777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606180" w:rsidRPr="00391C44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606180" w:rsidRPr="00095574" w14:paraId="586F5927" w14:textId="77777777" w:rsidTr="0060618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F55FF7" w14:textId="7C89F755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606180" w:rsidRPr="00095574" w14:paraId="6BA2A623" w14:textId="77777777" w:rsidTr="00355393">
        <w:tc>
          <w:tcPr>
            <w:tcW w:w="9351" w:type="dxa"/>
            <w:gridSpan w:val="2"/>
            <w:tcBorders>
              <w:bottom w:val="single" w:sz="4" w:space="0" w:color="auto"/>
            </w:tcBorders>
          </w:tcPr>
          <w:p w14:paraId="6158548F" w14:textId="77777777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7FFEC398" w14:textId="021456F3" w:rsidR="00606180" w:rsidRDefault="00606180" w:rsidP="0060618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606180" w:rsidRPr="00095574" w14:paraId="627E5757" w14:textId="77777777" w:rsidTr="00754DC9">
        <w:trPr>
          <w:trHeight w:val="452"/>
        </w:trPr>
        <w:tc>
          <w:tcPr>
            <w:tcW w:w="9351" w:type="dxa"/>
            <w:gridSpan w:val="2"/>
            <w:tcBorders>
              <w:left w:val="nil"/>
              <w:right w:val="nil"/>
            </w:tcBorders>
          </w:tcPr>
          <w:p w14:paraId="47968F0A" w14:textId="77777777" w:rsidR="00606180" w:rsidRPr="00E606E8" w:rsidRDefault="00606180" w:rsidP="00606180">
            <w:pPr>
              <w:widowControl/>
              <w:spacing w:line="240" w:lineRule="auto"/>
              <w:jc w:val="left"/>
              <w:rPr>
                <w:szCs w:val="20"/>
                <w:lang w:val="sk-SK"/>
              </w:rPr>
            </w:pPr>
          </w:p>
          <w:p w14:paraId="682B5C3C" w14:textId="5A48F674" w:rsidR="00606180" w:rsidRDefault="00606180" w:rsidP="00606180">
            <w:pPr>
              <w:widowControl/>
              <w:spacing w:line="240" w:lineRule="auto"/>
              <w:jc w:val="left"/>
              <w:rPr>
                <w:sz w:val="16"/>
                <w:szCs w:val="16"/>
                <w:lang w:val="sk-SK"/>
              </w:rPr>
            </w:pPr>
          </w:p>
        </w:tc>
      </w:tr>
      <w:tr w:rsidR="00606180" w:rsidRPr="00A923AF" w14:paraId="52DAC819" w14:textId="77777777" w:rsidTr="0073049D">
        <w:trPr>
          <w:trHeight w:val="228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23E993E0" w14:textId="33A07149" w:rsidR="00606180" w:rsidRPr="00391C44" w:rsidRDefault="00606180" w:rsidP="00606180">
            <w:pPr>
              <w:ind w:left="313" w:hanging="313"/>
              <w:jc w:val="left"/>
              <w:rPr>
                <w:rFonts w:ascii="Arial Narrow" w:hAnsi="Arial Narrow"/>
                <w:b/>
                <w:szCs w:val="20"/>
                <w:lang w:val="sk-SK"/>
              </w:rPr>
            </w:pPr>
            <w:r>
              <w:rPr>
                <w:b/>
                <w:color w:val="FFFFFF" w:themeColor="background1"/>
                <w:sz w:val="22"/>
                <w:lang w:val="sk-SK"/>
              </w:rPr>
              <w:t>2. P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 xml:space="preserve">opis </w:t>
            </w:r>
            <w:r>
              <w:rPr>
                <w:b/>
                <w:color w:val="FFFFFF" w:themeColor="background1"/>
                <w:sz w:val="22"/>
                <w:lang w:val="sk-SK"/>
              </w:rPr>
              <w:t>dosiahnutia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 xml:space="preserve"> míľnik</w:t>
            </w:r>
            <w:r>
              <w:rPr>
                <w:b/>
                <w:color w:val="FFFFFF" w:themeColor="background1"/>
                <w:sz w:val="22"/>
                <w:lang w:val="sk-SK"/>
              </w:rPr>
              <w:t>a</w:t>
            </w:r>
            <w:r w:rsidR="005D15E6">
              <w:rPr>
                <w:b/>
                <w:color w:val="FFFFFF" w:themeColor="background1"/>
                <w:sz w:val="22"/>
                <w:lang w:val="sk-SK"/>
              </w:rPr>
              <w:t>/míľnikov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 xml:space="preserve"> </w:t>
            </w:r>
            <w:r>
              <w:rPr>
                <w:b/>
                <w:color w:val="FFFFFF" w:themeColor="background1"/>
                <w:sz w:val="22"/>
                <w:lang w:val="sk-SK"/>
              </w:rPr>
              <w:t>projektu</w:t>
            </w:r>
          </w:p>
        </w:tc>
      </w:tr>
      <w:tr w:rsidR="00606180" w:rsidRPr="00A923AF" w14:paraId="016143CA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CA2103" w14:textId="2FBCE149" w:rsidR="00606180" w:rsidRDefault="00606180" w:rsidP="00606180">
            <w:pPr>
              <w:ind w:left="29" w:hanging="29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Poradové číslo a názov míľnika</w:t>
            </w:r>
            <w:r w:rsidR="005D15E6">
              <w:rPr>
                <w:sz w:val="16"/>
                <w:szCs w:val="16"/>
                <w:lang w:val="sk-SK"/>
              </w:rPr>
              <w:t>/míľnikov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606180" w:rsidRPr="00A923AF" w14:paraId="3036EEB4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</w:tcPr>
          <w:p w14:paraId="128AFE97" w14:textId="77777777" w:rsidR="00606180" w:rsidRDefault="00606180" w:rsidP="00606180">
            <w:pPr>
              <w:ind w:left="29" w:hanging="29"/>
              <w:rPr>
                <w:sz w:val="16"/>
                <w:szCs w:val="16"/>
                <w:lang w:val="sk-SK"/>
              </w:rPr>
            </w:pPr>
          </w:p>
          <w:p w14:paraId="31875790" w14:textId="4CD7EC24" w:rsidR="00606180" w:rsidRPr="00E52453" w:rsidRDefault="00606180" w:rsidP="00606180">
            <w:pPr>
              <w:ind w:left="29" w:hanging="29"/>
              <w:rPr>
                <w:sz w:val="16"/>
                <w:szCs w:val="16"/>
                <w:lang w:val="sk-SK"/>
              </w:rPr>
            </w:pPr>
          </w:p>
        </w:tc>
      </w:tr>
      <w:tr w:rsidR="00606180" w:rsidRPr="00A923AF" w14:paraId="7EF93836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436EA9" w14:textId="546FFC8F" w:rsidR="00606180" w:rsidRPr="00E52453" w:rsidRDefault="00606180" w:rsidP="005340F4">
            <w:pPr>
              <w:ind w:left="29" w:hanging="29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Termín dosiahnutia míľnika</w:t>
            </w:r>
            <w:r w:rsidR="005D15E6">
              <w:rPr>
                <w:sz w:val="16"/>
                <w:szCs w:val="16"/>
                <w:lang w:val="sk-SK"/>
              </w:rPr>
              <w:t>/míľnikov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podľa schváleného 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  <w:r>
              <w:rPr>
                <w:sz w:val="16"/>
                <w:szCs w:val="16"/>
                <w:lang w:val="sk-SK"/>
              </w:rPr>
              <w:t xml:space="preserve"> resp. podľa schválenej žiadosti o vykonanie zmeny projektu, ktorou dochádza k zmene termínu dosiahnutia príslušného 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stanoveného</w:t>
            </w:r>
            <w:r w:rsidR="005340F4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v schválenom projekte</w:t>
            </w:r>
          </w:p>
        </w:tc>
      </w:tr>
      <w:tr w:rsidR="00606180" w:rsidRPr="00A923AF" w14:paraId="4108029C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</w:tcPr>
          <w:p w14:paraId="0910E9BC" w14:textId="77777777" w:rsidR="00606180" w:rsidRDefault="00606180" w:rsidP="00606180">
            <w:pPr>
              <w:ind w:left="29" w:hanging="29"/>
              <w:rPr>
                <w:sz w:val="16"/>
                <w:szCs w:val="16"/>
                <w:lang w:val="sk-SK"/>
              </w:rPr>
            </w:pPr>
          </w:p>
          <w:p w14:paraId="12542479" w14:textId="62B30698" w:rsidR="00606180" w:rsidRPr="00E52453" w:rsidRDefault="00606180" w:rsidP="00606180">
            <w:pPr>
              <w:ind w:left="29" w:hanging="29"/>
              <w:rPr>
                <w:sz w:val="16"/>
                <w:szCs w:val="16"/>
                <w:lang w:val="sk-SK"/>
              </w:rPr>
            </w:pPr>
          </w:p>
        </w:tc>
      </w:tr>
      <w:tr w:rsidR="00606180" w:rsidRPr="00A923AF" w14:paraId="3B9CD0A0" w14:textId="77777777" w:rsidTr="00754DC9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373945" w14:textId="167932F1" w:rsidR="00606180" w:rsidRPr="00E52453" w:rsidRDefault="00606180" w:rsidP="00606180">
            <w:pPr>
              <w:ind w:left="29" w:hanging="29"/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 </w:t>
            </w:r>
            <w:r>
              <w:rPr>
                <w:sz w:val="16"/>
                <w:szCs w:val="16"/>
                <w:lang w:val="sk-SK"/>
              </w:rPr>
              <w:t>príslušný míľnik</w:t>
            </w:r>
            <w:r w:rsidR="005D15E6">
              <w:rPr>
                <w:sz w:val="16"/>
                <w:szCs w:val="16"/>
                <w:lang w:val="sk-SK"/>
              </w:rPr>
              <w:t>/</w:t>
            </w:r>
            <w:r w:rsidR="005340F4">
              <w:rPr>
                <w:sz w:val="16"/>
                <w:szCs w:val="16"/>
                <w:lang w:val="sk-SK"/>
              </w:rPr>
              <w:t xml:space="preserve">príslušné </w:t>
            </w:r>
            <w:r w:rsidR="005D15E6">
              <w:rPr>
                <w:sz w:val="16"/>
                <w:szCs w:val="16"/>
                <w:lang w:val="sk-SK"/>
              </w:rPr>
              <w:t>míľniky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dosiahnut</w:t>
            </w:r>
            <w:r>
              <w:rPr>
                <w:sz w:val="16"/>
                <w:szCs w:val="16"/>
                <w:lang w:val="sk-SK"/>
              </w:rPr>
              <w:t>ý</w:t>
            </w:r>
            <w:r w:rsidR="005D15E6">
              <w:rPr>
                <w:sz w:val="16"/>
                <w:szCs w:val="16"/>
                <w:lang w:val="sk-SK"/>
              </w:rPr>
              <w:t>/-té</w:t>
            </w:r>
            <w:r w:rsidRPr="00E52453">
              <w:rPr>
                <w:sz w:val="16"/>
                <w:szCs w:val="16"/>
                <w:lang w:val="sk-SK"/>
              </w:rPr>
              <w:t xml:space="preserve"> v termíne </w:t>
            </w:r>
            <w:r>
              <w:rPr>
                <w:sz w:val="16"/>
                <w:szCs w:val="16"/>
                <w:lang w:val="sk-SK"/>
              </w:rPr>
              <w:t>podľa schváleného projektu resp. podľa schválenej žiadosti o vykonanie zmeny projektu, ktorou dochádza k zmene termínu dosiahnutia príslušného 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stanoveného v schválenom projekte</w:t>
            </w:r>
            <w:r w:rsidRPr="002B09BB">
              <w:rPr>
                <w:sz w:val="16"/>
                <w:szCs w:val="16"/>
                <w:vertAlign w:val="superscript"/>
                <w:lang w:val="sk-SK"/>
              </w:rPr>
              <w:t>2</w:t>
            </w:r>
            <w:r w:rsidRPr="00E52453">
              <w:rPr>
                <w:sz w:val="16"/>
                <w:szCs w:val="16"/>
                <w:lang w:val="sk-SK"/>
              </w:rPr>
              <w:t>?</w:t>
            </w:r>
          </w:p>
        </w:tc>
      </w:tr>
      <w:tr w:rsidR="00606180" w:rsidRPr="00A923AF" w14:paraId="30A001C5" w14:textId="77777777" w:rsidTr="00AC3D82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65D3DB618F8042F3BEAE877C0EE9F53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Content>
              <w:p w14:paraId="6EC5AD8E" w14:textId="2CFE550D" w:rsidR="00606180" w:rsidRPr="00391C44" w:rsidRDefault="00606180" w:rsidP="00606180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606180" w:rsidRPr="00A923AF" w14:paraId="1CB53D13" w14:textId="77777777" w:rsidTr="00AC3D82">
        <w:trPr>
          <w:trHeight w:val="111"/>
        </w:trPr>
        <w:tc>
          <w:tcPr>
            <w:tcW w:w="9351" w:type="dxa"/>
            <w:gridSpan w:val="2"/>
            <w:shd w:val="clear" w:color="auto" w:fill="D9D9D9" w:themeFill="background1" w:themeFillShade="D9"/>
          </w:tcPr>
          <w:p w14:paraId="42E66B75" w14:textId="2CA74519" w:rsidR="00606180" w:rsidRDefault="00606180" w:rsidP="00606180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 </w:t>
            </w:r>
            <w:r>
              <w:rPr>
                <w:sz w:val="16"/>
                <w:szCs w:val="16"/>
                <w:lang w:val="sk-SK"/>
              </w:rPr>
              <w:t>príslušný míľnik</w:t>
            </w:r>
            <w:r w:rsidR="005D15E6">
              <w:rPr>
                <w:sz w:val="16"/>
                <w:szCs w:val="16"/>
                <w:lang w:val="sk-SK"/>
              </w:rPr>
              <w:t>/</w:t>
            </w:r>
            <w:r w:rsidR="005340F4">
              <w:rPr>
                <w:sz w:val="16"/>
                <w:szCs w:val="16"/>
                <w:lang w:val="sk-SK"/>
              </w:rPr>
              <w:t xml:space="preserve">príslušné </w:t>
            </w:r>
            <w:r w:rsidR="005D15E6">
              <w:rPr>
                <w:sz w:val="16"/>
                <w:szCs w:val="16"/>
                <w:lang w:val="sk-SK"/>
              </w:rPr>
              <w:t>míľniky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dosiahnut</w:t>
            </w:r>
            <w:r>
              <w:rPr>
                <w:sz w:val="16"/>
                <w:szCs w:val="16"/>
                <w:lang w:val="sk-SK"/>
              </w:rPr>
              <w:t>ý</w:t>
            </w:r>
            <w:r w:rsidR="005D15E6">
              <w:rPr>
                <w:sz w:val="16"/>
                <w:szCs w:val="16"/>
                <w:lang w:val="sk-SK"/>
              </w:rPr>
              <w:t>/-té</w:t>
            </w:r>
            <w:r w:rsidRPr="00E52453">
              <w:rPr>
                <w:sz w:val="16"/>
                <w:szCs w:val="16"/>
                <w:lang w:val="sk-SK"/>
              </w:rPr>
              <w:t xml:space="preserve"> v</w:t>
            </w:r>
            <w:r>
              <w:rPr>
                <w:sz w:val="16"/>
                <w:szCs w:val="16"/>
                <w:lang w:val="sk-SK"/>
              </w:rPr>
              <w:t xml:space="preserve"> takej </w:t>
            </w:r>
            <w:r w:rsidRPr="00E52453">
              <w:rPr>
                <w:sz w:val="16"/>
                <w:szCs w:val="16"/>
                <w:lang w:val="sk-SK"/>
              </w:rPr>
              <w:t xml:space="preserve">podobe </w:t>
            </w:r>
            <w:r>
              <w:rPr>
                <w:sz w:val="16"/>
                <w:szCs w:val="16"/>
                <w:lang w:val="sk-SK"/>
              </w:rPr>
              <w:t xml:space="preserve">a v takom rozsahu </w:t>
            </w:r>
            <w:r w:rsidRPr="00E52453">
              <w:rPr>
                <w:sz w:val="16"/>
                <w:szCs w:val="16"/>
                <w:lang w:val="sk-SK"/>
              </w:rPr>
              <w:t>v ak</w:t>
            </w:r>
            <w:r>
              <w:rPr>
                <w:sz w:val="16"/>
                <w:szCs w:val="16"/>
                <w:lang w:val="sk-SK"/>
              </w:rPr>
              <w:t>om</w:t>
            </w:r>
            <w:r w:rsidRPr="00E52453">
              <w:rPr>
                <w:sz w:val="16"/>
                <w:szCs w:val="16"/>
                <w:lang w:val="sk-SK"/>
              </w:rPr>
              <w:t xml:space="preserve"> boli stanovené v rámci schváleného projektu</w:t>
            </w:r>
            <w:r>
              <w:rPr>
                <w:sz w:val="16"/>
                <w:szCs w:val="16"/>
                <w:lang w:val="sk-SK"/>
              </w:rPr>
              <w:t>, resp.</w:t>
            </w:r>
            <w:r>
              <w:rPr>
                <w:sz w:val="16"/>
                <w:szCs w:val="16"/>
                <w:vertAlign w:val="superscript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v rámci schválenej žiadosti o vykonanie zmeny projektu, ktorou dochádza k zmene príslušného 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stanoveného v schválenom projekte</w:t>
            </w:r>
            <w:r w:rsidRPr="002B09BB">
              <w:rPr>
                <w:sz w:val="16"/>
                <w:szCs w:val="16"/>
                <w:vertAlign w:val="superscript"/>
                <w:lang w:val="sk-SK"/>
              </w:rPr>
              <w:t>2</w:t>
            </w:r>
            <w:r w:rsidRPr="00E52453">
              <w:rPr>
                <w:sz w:val="16"/>
                <w:szCs w:val="16"/>
                <w:lang w:val="sk-SK"/>
              </w:rPr>
              <w:t>?</w:t>
            </w:r>
          </w:p>
        </w:tc>
      </w:tr>
      <w:tr w:rsidR="00606180" w:rsidRPr="00A923AF" w14:paraId="4B14B115" w14:textId="77777777" w:rsidTr="00754DC9">
        <w:trPr>
          <w:trHeight w:val="111"/>
        </w:trPr>
        <w:tc>
          <w:tcPr>
            <w:tcW w:w="9351" w:type="dxa"/>
            <w:gridSpan w:val="2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219591331"/>
              <w:placeholder>
                <w:docPart w:val="272FCACDBCF44293B415B3FA9113F939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Content>
              <w:p w14:paraId="132D474B" w14:textId="02D291AB" w:rsidR="00606180" w:rsidRDefault="00606180" w:rsidP="00606180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606180" w:rsidRPr="00A923AF" w14:paraId="4E9D0E9C" w14:textId="77777777" w:rsidTr="00754DC9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70ACAD" w14:textId="2F22555E" w:rsidR="00606180" w:rsidRPr="00391C44" w:rsidRDefault="00606180" w:rsidP="005340F4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</w:t>
            </w:r>
            <w:r>
              <w:rPr>
                <w:sz w:val="16"/>
                <w:szCs w:val="16"/>
                <w:lang w:val="sk-SK"/>
              </w:rPr>
              <w:t>čo i len jednu z predchádzajúcich dvoch</w:t>
            </w:r>
            <w:r w:rsidRPr="00E52453">
              <w:rPr>
                <w:sz w:val="16"/>
                <w:szCs w:val="16"/>
                <w:lang w:val="sk-SK"/>
              </w:rPr>
              <w:t xml:space="preserve"> otáz</w:t>
            </w:r>
            <w:r>
              <w:rPr>
                <w:sz w:val="16"/>
                <w:szCs w:val="16"/>
                <w:lang w:val="sk-SK"/>
              </w:rPr>
              <w:t>o</w:t>
            </w:r>
            <w:r w:rsidRPr="00E52453">
              <w:rPr>
                <w:sz w:val="16"/>
                <w:szCs w:val="16"/>
                <w:lang w:val="sk-SK"/>
              </w:rPr>
              <w:t>k je záporná,</w:t>
            </w:r>
            <w:r>
              <w:rPr>
                <w:sz w:val="16"/>
                <w:szCs w:val="16"/>
                <w:lang w:val="sk-SK"/>
              </w:rPr>
              <w:t xml:space="preserve"> uveďte dôvody, pre ktoré nebol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príslušný míľnik</w:t>
            </w:r>
            <w:r w:rsidR="005340F4">
              <w:rPr>
                <w:sz w:val="16"/>
                <w:szCs w:val="16"/>
                <w:lang w:val="sk-SK"/>
              </w:rPr>
              <w:t>/príslušné míľniky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dosiahnut</w:t>
            </w:r>
            <w:r>
              <w:rPr>
                <w:sz w:val="16"/>
                <w:szCs w:val="16"/>
                <w:lang w:val="sk-SK"/>
              </w:rPr>
              <w:t>ý</w:t>
            </w:r>
            <w:r w:rsidR="005340F4">
              <w:rPr>
                <w:sz w:val="16"/>
                <w:szCs w:val="16"/>
                <w:lang w:val="sk-SK"/>
              </w:rPr>
              <w:t>/-té</w:t>
            </w:r>
            <w:r w:rsidRPr="00E52453">
              <w:rPr>
                <w:sz w:val="16"/>
                <w:szCs w:val="16"/>
                <w:lang w:val="sk-SK"/>
              </w:rPr>
              <w:t xml:space="preserve"> v termíne </w:t>
            </w:r>
            <w:r>
              <w:rPr>
                <w:sz w:val="16"/>
                <w:szCs w:val="16"/>
                <w:lang w:val="sk-SK"/>
              </w:rPr>
              <w:t xml:space="preserve">podľa schváleného projektu resp. podľa schválenej žiadosti o vykonanie zmeny projektu, ktorou dochádza k zmene termínu dosiahnutia príslušného </w:t>
            </w:r>
            <w:r w:rsidR="005340F4">
              <w:rPr>
                <w:sz w:val="16"/>
                <w:szCs w:val="16"/>
                <w:lang w:val="sk-SK"/>
              </w:rPr>
              <w:t>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="005340F4">
              <w:rPr>
                <w:sz w:val="16"/>
                <w:szCs w:val="16"/>
                <w:lang w:val="sk-SK"/>
              </w:rPr>
              <w:t xml:space="preserve">projektu </w:t>
            </w:r>
            <w:r>
              <w:rPr>
                <w:sz w:val="16"/>
                <w:szCs w:val="16"/>
                <w:lang w:val="sk-SK"/>
              </w:rPr>
              <w:t>stanoveného v schválenom projekte a/alebo nebol dosiahnutý</w:t>
            </w:r>
            <w:r w:rsidR="005340F4">
              <w:rPr>
                <w:sz w:val="16"/>
                <w:szCs w:val="16"/>
                <w:lang w:val="sk-SK"/>
              </w:rPr>
              <w:t>/neboli dosiahnuté</w:t>
            </w:r>
            <w:r w:rsidRPr="00E52453">
              <w:rPr>
                <w:sz w:val="16"/>
                <w:szCs w:val="16"/>
                <w:lang w:val="sk-SK"/>
              </w:rPr>
              <w:t xml:space="preserve"> v</w:t>
            </w:r>
            <w:r>
              <w:rPr>
                <w:sz w:val="16"/>
                <w:szCs w:val="16"/>
                <w:lang w:val="sk-SK"/>
              </w:rPr>
              <w:t xml:space="preserve"> takej </w:t>
            </w:r>
            <w:r w:rsidRPr="00E52453">
              <w:rPr>
                <w:sz w:val="16"/>
                <w:szCs w:val="16"/>
                <w:lang w:val="sk-SK"/>
              </w:rPr>
              <w:t xml:space="preserve">podobe </w:t>
            </w:r>
            <w:r>
              <w:rPr>
                <w:sz w:val="16"/>
                <w:szCs w:val="16"/>
                <w:lang w:val="sk-SK"/>
              </w:rPr>
              <w:t xml:space="preserve">a v takom rozsahu </w:t>
            </w:r>
            <w:r w:rsidRPr="00E52453">
              <w:rPr>
                <w:sz w:val="16"/>
                <w:szCs w:val="16"/>
                <w:lang w:val="sk-SK"/>
              </w:rPr>
              <w:t>v ak</w:t>
            </w:r>
            <w:r>
              <w:rPr>
                <w:sz w:val="16"/>
                <w:szCs w:val="16"/>
                <w:lang w:val="sk-SK"/>
              </w:rPr>
              <w:t>om</w:t>
            </w:r>
            <w:r w:rsidRPr="00E52453">
              <w:rPr>
                <w:sz w:val="16"/>
                <w:szCs w:val="16"/>
                <w:lang w:val="sk-SK"/>
              </w:rPr>
              <w:t xml:space="preserve"> boli stanovené v rámci schváleného projektu</w:t>
            </w:r>
            <w:r>
              <w:rPr>
                <w:sz w:val="16"/>
                <w:szCs w:val="16"/>
                <w:lang w:val="sk-SK"/>
              </w:rPr>
              <w:t>, resp.</w:t>
            </w:r>
            <w:r>
              <w:rPr>
                <w:sz w:val="16"/>
                <w:szCs w:val="16"/>
                <w:vertAlign w:val="superscript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v rámci schválenej žiadosti o vykonanie zmeny projektu, ktorou dochádza k zmene príslušného 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stanoveného v schválenom projekte</w:t>
            </w:r>
          </w:p>
        </w:tc>
      </w:tr>
      <w:tr w:rsidR="00606180" w:rsidRPr="00A923AF" w14:paraId="4A15B492" w14:textId="77777777" w:rsidTr="004D6F3F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E3B4C43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5517553E" w14:textId="3EAB4FE8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4D254369" w14:textId="405CB7A8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3FFE81B9" w14:textId="435DACBA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606180" w:rsidRPr="00391C44" w:rsidRDefault="00606180" w:rsidP="00606180">
            <w:pPr>
              <w:rPr>
                <w:sz w:val="16"/>
                <w:szCs w:val="16"/>
                <w:lang w:val="sk-SK"/>
              </w:rPr>
            </w:pPr>
          </w:p>
        </w:tc>
      </w:tr>
      <w:tr w:rsidR="00606180" w:rsidRPr="00A923AF" w14:paraId="07159E23" w14:textId="77777777" w:rsidTr="004D6F3F">
        <w:trPr>
          <w:trHeight w:val="111"/>
        </w:trPr>
        <w:tc>
          <w:tcPr>
            <w:tcW w:w="9351" w:type="dxa"/>
            <w:gridSpan w:val="2"/>
            <w:shd w:val="clear" w:color="auto" w:fill="D9D9D9" w:themeFill="background1" w:themeFillShade="D9"/>
          </w:tcPr>
          <w:p w14:paraId="71313044" w14:textId="677D75A7" w:rsidR="00606180" w:rsidRDefault="00606180" w:rsidP="00606180">
            <w:pPr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lastRenderedPageBreak/>
              <w:t>Popíšte</w:t>
            </w:r>
            <w:r w:rsidRPr="00E52453">
              <w:rPr>
                <w:sz w:val="16"/>
                <w:szCs w:val="16"/>
                <w:lang w:val="sk-SK"/>
              </w:rPr>
              <w:t xml:space="preserve"> priebeh procesu </w:t>
            </w:r>
            <w:r>
              <w:rPr>
                <w:sz w:val="16"/>
                <w:szCs w:val="16"/>
                <w:lang w:val="sk-SK"/>
              </w:rPr>
              <w:t>dosiahnutia príslušného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606180" w:rsidRPr="00A923AF" w14:paraId="549BEAAD" w14:textId="77777777" w:rsidTr="00754DC9">
        <w:trPr>
          <w:trHeight w:val="111"/>
        </w:trPr>
        <w:tc>
          <w:tcPr>
            <w:tcW w:w="9351" w:type="dxa"/>
            <w:gridSpan w:val="2"/>
            <w:shd w:val="clear" w:color="auto" w:fill="FFFFFF" w:themeFill="background1"/>
          </w:tcPr>
          <w:p w14:paraId="1267CC90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6532D5BC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5B5239D7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40B8302C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484A337E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3D0A70F3" w14:textId="794E34BD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</w:tc>
      </w:tr>
      <w:tr w:rsidR="00606180" w:rsidRPr="00A923AF" w14:paraId="18F7EAB3" w14:textId="77777777" w:rsidTr="00754DC9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DBD0F12" w14:textId="5A6308D2" w:rsidR="00606180" w:rsidRPr="00391C44" w:rsidRDefault="00606180" w:rsidP="00606180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Uveďte a popíšte </w:t>
            </w:r>
            <w:r>
              <w:rPr>
                <w:sz w:val="16"/>
                <w:szCs w:val="16"/>
                <w:lang w:val="sk-SK"/>
              </w:rPr>
              <w:t xml:space="preserve">všetky problémy </w:t>
            </w:r>
            <w:r w:rsidRPr="00E52453">
              <w:rPr>
                <w:sz w:val="16"/>
                <w:szCs w:val="16"/>
                <w:lang w:val="sk-SK"/>
              </w:rPr>
              <w:t>interné</w:t>
            </w:r>
            <w:r>
              <w:rPr>
                <w:sz w:val="16"/>
                <w:szCs w:val="16"/>
                <w:lang w:val="sk-SK"/>
              </w:rPr>
              <w:t>ho a/alebo externého charakteru</w:t>
            </w:r>
            <w:r w:rsidRPr="00E52453">
              <w:rPr>
                <w:sz w:val="16"/>
                <w:szCs w:val="16"/>
                <w:lang w:val="sk-SK"/>
              </w:rPr>
              <w:t xml:space="preserve">, </w:t>
            </w:r>
            <w:r>
              <w:rPr>
                <w:sz w:val="16"/>
                <w:szCs w:val="16"/>
                <w:lang w:val="sk-SK"/>
              </w:rPr>
              <w:t xml:space="preserve">ktoré vznikli v </w:t>
            </w:r>
            <w:r w:rsidRPr="00E52453">
              <w:rPr>
                <w:sz w:val="16"/>
                <w:szCs w:val="16"/>
                <w:lang w:val="sk-SK"/>
              </w:rPr>
              <w:t>priebeh</w:t>
            </w:r>
            <w:r>
              <w:rPr>
                <w:sz w:val="16"/>
                <w:szCs w:val="16"/>
                <w:lang w:val="sk-SK"/>
              </w:rPr>
              <w:t>u</w:t>
            </w:r>
            <w:r w:rsidRPr="00E52453">
              <w:rPr>
                <w:sz w:val="16"/>
                <w:szCs w:val="16"/>
                <w:lang w:val="sk-SK"/>
              </w:rPr>
              <w:t xml:space="preserve"> procesu </w:t>
            </w:r>
            <w:r>
              <w:rPr>
                <w:sz w:val="16"/>
                <w:szCs w:val="16"/>
                <w:lang w:val="sk-SK"/>
              </w:rPr>
              <w:t>dosiahnutia príslušného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vrátane spôsobu ich riešenia, prípadne iné skutočnosti, </w:t>
            </w:r>
            <w:r w:rsidRPr="00E52453">
              <w:rPr>
                <w:sz w:val="16"/>
                <w:szCs w:val="16"/>
                <w:lang w:val="sk-SK"/>
              </w:rPr>
              <w:t xml:space="preserve">ktoré </w:t>
            </w:r>
            <w:r>
              <w:rPr>
                <w:sz w:val="16"/>
                <w:szCs w:val="16"/>
                <w:lang w:val="sk-SK"/>
              </w:rPr>
              <w:t xml:space="preserve">vznikli, sprevádzali a mali vplyv </w:t>
            </w:r>
            <w:r w:rsidRPr="00E52453">
              <w:rPr>
                <w:sz w:val="16"/>
                <w:szCs w:val="16"/>
                <w:lang w:val="sk-SK"/>
              </w:rPr>
              <w:t xml:space="preserve">na priebeh </w:t>
            </w:r>
            <w:r>
              <w:rPr>
                <w:sz w:val="16"/>
                <w:szCs w:val="16"/>
                <w:lang w:val="sk-SK"/>
              </w:rPr>
              <w:t>procesu dosiahnutia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príslušného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míľnika</w:t>
            </w:r>
            <w:r w:rsidR="005D15E6">
              <w:rPr>
                <w:sz w:val="16"/>
                <w:szCs w:val="16"/>
                <w:lang w:val="sk-SK"/>
              </w:rPr>
              <w:t>/príslušných míľnikov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606180" w:rsidRPr="00A923AF" w14:paraId="0BDEEBFC" w14:textId="77777777" w:rsidTr="00754DC9">
        <w:trPr>
          <w:trHeight w:val="111"/>
        </w:trPr>
        <w:tc>
          <w:tcPr>
            <w:tcW w:w="9351" w:type="dxa"/>
            <w:gridSpan w:val="2"/>
            <w:shd w:val="clear" w:color="auto" w:fill="FFFFFF" w:themeFill="background1"/>
          </w:tcPr>
          <w:p w14:paraId="79F3A19A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606180" w:rsidRDefault="00606180" w:rsidP="00606180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606180" w:rsidRPr="00391C44" w:rsidRDefault="00606180" w:rsidP="00606180">
            <w:pPr>
              <w:rPr>
                <w:sz w:val="16"/>
                <w:szCs w:val="16"/>
                <w:lang w:val="sk-SK"/>
              </w:rPr>
            </w:pPr>
          </w:p>
        </w:tc>
      </w:tr>
      <w:tr w:rsidR="00606180" w:rsidRPr="00A923AF" w14:paraId="55086884" w14:textId="77777777" w:rsidTr="00754DC9">
        <w:trPr>
          <w:trHeight w:val="254"/>
        </w:trPr>
        <w:tc>
          <w:tcPr>
            <w:tcW w:w="9351" w:type="dxa"/>
            <w:gridSpan w:val="2"/>
            <w:tcBorders>
              <w:left w:val="nil"/>
              <w:bottom w:val="nil"/>
              <w:right w:val="nil"/>
            </w:tcBorders>
          </w:tcPr>
          <w:p w14:paraId="518777B6" w14:textId="5C215EB2" w:rsidR="00606180" w:rsidRPr="00391C44" w:rsidRDefault="00606180" w:rsidP="00606180">
            <w:pPr>
              <w:ind w:left="-226" w:right="-106" w:firstLine="226"/>
              <w:rPr>
                <w:sz w:val="16"/>
                <w:szCs w:val="16"/>
                <w:lang w:val="sk-SK"/>
              </w:rPr>
            </w:pPr>
          </w:p>
        </w:tc>
      </w:tr>
    </w:tbl>
    <w:p w14:paraId="539DEB84" w14:textId="77777777" w:rsidR="00554CA7" w:rsidRDefault="00554CA7" w:rsidP="009F5E28">
      <w:pPr>
        <w:rPr>
          <w:rFonts w:ascii="Arial Narrow" w:hAnsi="Arial Narrow"/>
          <w:szCs w:val="20"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3E3B78" w:rsidRPr="00391C44" w14:paraId="4AE2B4A6" w14:textId="77777777" w:rsidTr="00FC3BF0">
        <w:tc>
          <w:tcPr>
            <w:tcW w:w="9351" w:type="dxa"/>
            <w:tcBorders>
              <w:top w:val="single" w:sz="4" w:space="0" w:color="auto"/>
            </w:tcBorders>
            <w:shd w:val="clear" w:color="auto" w:fill="006EB6"/>
          </w:tcPr>
          <w:p w14:paraId="31C4183D" w14:textId="2DC154B0" w:rsidR="003E3B78" w:rsidRPr="00391C44" w:rsidRDefault="00355393" w:rsidP="005E6905">
            <w:pPr>
              <w:rPr>
                <w:rFonts w:ascii="Arial Narrow" w:hAnsi="Arial Narrow"/>
                <w:b/>
                <w:szCs w:val="20"/>
                <w:lang w:val="sk-SK"/>
              </w:rPr>
            </w:pPr>
            <w:r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3E3B78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3E3B78" w:rsidRPr="00391C44" w14:paraId="3A07D740" w14:textId="77777777" w:rsidTr="005E6905">
        <w:tc>
          <w:tcPr>
            <w:tcW w:w="9351" w:type="dxa"/>
          </w:tcPr>
          <w:p w14:paraId="763931FF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0B4000D8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316D2607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43589FED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39FC2894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9AD9BAC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3439CA29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80D54F9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281924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FD55BA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729CF71" w14:textId="77777777" w:rsidR="003E3B78" w:rsidRPr="00391C44" w:rsidRDefault="003E3B78" w:rsidP="005E6905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6E9366E0" w14:textId="77777777" w:rsidR="003E3B78" w:rsidRPr="00391C44" w:rsidRDefault="003E3B78" w:rsidP="009F5E28">
      <w:pPr>
        <w:rPr>
          <w:rFonts w:ascii="Arial Narrow" w:hAnsi="Arial Narrow"/>
          <w:szCs w:val="20"/>
          <w:lang w:val="sk-SK"/>
        </w:rPr>
      </w:pPr>
    </w:p>
    <w:sectPr w:rsidR="003E3B78" w:rsidRPr="00391C44" w:rsidSect="006825FB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FE729" w14:textId="77777777" w:rsidR="009C4354" w:rsidRDefault="009C4354">
      <w:r>
        <w:separator/>
      </w:r>
    </w:p>
  </w:endnote>
  <w:endnote w:type="continuationSeparator" w:id="0">
    <w:p w14:paraId="47DFBCB9" w14:textId="77777777" w:rsidR="009C4354" w:rsidRDefault="009C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193671"/>
      <w:docPartObj>
        <w:docPartGallery w:val="Page Numbers (Bottom of Page)"/>
        <w:docPartUnique/>
      </w:docPartObj>
    </w:sdtPr>
    <w:sdtContent>
      <w:p w14:paraId="0AB26AD5" w14:textId="504D30DF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5FB" w:rsidRPr="006825FB">
          <w:rPr>
            <w:noProof/>
            <w:lang w:val="sk-SK"/>
          </w:rPr>
          <w:t>2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5B85F" w14:textId="77777777" w:rsidR="009C4354" w:rsidRDefault="009C4354">
      <w:r>
        <w:separator/>
      </w:r>
    </w:p>
  </w:footnote>
  <w:footnote w:type="continuationSeparator" w:id="0">
    <w:p w14:paraId="61F8208F" w14:textId="77777777" w:rsidR="009C4354" w:rsidRDefault="009C4354">
      <w:r>
        <w:continuationSeparator/>
      </w:r>
    </w:p>
  </w:footnote>
  <w:footnote w:id="1">
    <w:p w14:paraId="7D004512" w14:textId="248C5E79" w:rsidR="00E52453" w:rsidRPr="004532B9" w:rsidRDefault="00E52453" w:rsidP="00586DB3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D28BA">
        <w:rPr>
          <w:i/>
          <w:sz w:val="14"/>
          <w:szCs w:val="14"/>
          <w:lang w:val="sk-SK"/>
        </w:rPr>
        <w:t>Hlásenie o dos</w:t>
      </w:r>
      <w:r w:rsidR="0024315F">
        <w:rPr>
          <w:i/>
          <w:sz w:val="14"/>
          <w:szCs w:val="14"/>
          <w:lang w:val="sk-SK"/>
        </w:rPr>
        <w:t>i</w:t>
      </w:r>
      <w:r w:rsidRPr="00ED28BA">
        <w:rPr>
          <w:i/>
          <w:sz w:val="14"/>
          <w:szCs w:val="14"/>
          <w:lang w:val="sk-SK"/>
        </w:rPr>
        <w:t>ah</w:t>
      </w:r>
      <w:r w:rsidR="0024315F">
        <w:rPr>
          <w:i/>
          <w:sz w:val="14"/>
          <w:szCs w:val="14"/>
          <w:lang w:val="sk-SK"/>
        </w:rPr>
        <w:t>nutí</w:t>
      </w:r>
      <w:r w:rsidRPr="00ED28BA">
        <w:rPr>
          <w:i/>
          <w:sz w:val="14"/>
          <w:szCs w:val="14"/>
          <w:lang w:val="sk-SK"/>
        </w:rPr>
        <w:t xml:space="preserve"> míľnikov </w:t>
      </w:r>
      <w:r w:rsidR="006F247B" w:rsidRPr="00ED28BA">
        <w:rPr>
          <w:i/>
          <w:sz w:val="14"/>
          <w:szCs w:val="14"/>
          <w:lang w:val="sk-SK"/>
        </w:rPr>
        <w:t xml:space="preserve">projektu </w:t>
      </w:r>
      <w:r w:rsidR="0012224C">
        <w:rPr>
          <w:sz w:val="14"/>
          <w:szCs w:val="14"/>
          <w:lang w:val="sk-SK"/>
        </w:rPr>
        <w:t xml:space="preserve">je prijímateľ </w:t>
      </w:r>
      <w:r w:rsidR="0012224C" w:rsidRPr="004532B9">
        <w:rPr>
          <w:b/>
          <w:sz w:val="14"/>
          <w:szCs w:val="14"/>
          <w:lang w:val="sk-SK"/>
        </w:rPr>
        <w:t>povinný predložiť</w:t>
      </w:r>
      <w:r w:rsidR="0012224C">
        <w:rPr>
          <w:sz w:val="14"/>
          <w:szCs w:val="14"/>
          <w:lang w:val="sk-SK"/>
        </w:rPr>
        <w:t xml:space="preserve"> v zmysle ustanoven</w:t>
      </w:r>
      <w:r w:rsidR="004532B9">
        <w:rPr>
          <w:sz w:val="14"/>
          <w:szCs w:val="14"/>
          <w:lang w:val="sk-SK"/>
        </w:rPr>
        <w:t>í</w:t>
      </w:r>
      <w:r w:rsidR="0012224C">
        <w:rPr>
          <w:sz w:val="14"/>
          <w:szCs w:val="14"/>
          <w:lang w:val="sk-SK"/>
        </w:rPr>
        <w:t xml:space="preserve"> </w:t>
      </w:r>
      <w:r w:rsidR="00C31284">
        <w:rPr>
          <w:sz w:val="14"/>
          <w:szCs w:val="14"/>
          <w:lang w:val="sk-SK"/>
        </w:rPr>
        <w:t xml:space="preserve">čl. </w:t>
      </w:r>
      <w:r w:rsidR="00606180">
        <w:rPr>
          <w:sz w:val="14"/>
          <w:szCs w:val="14"/>
          <w:lang w:val="sk-SK"/>
        </w:rPr>
        <w:t>4 ods. 8</w:t>
      </w:r>
      <w:r w:rsidR="00C31284">
        <w:rPr>
          <w:sz w:val="14"/>
          <w:szCs w:val="14"/>
          <w:lang w:val="sk-SK"/>
        </w:rPr>
        <w:t xml:space="preserve"> </w:t>
      </w:r>
      <w:r w:rsidR="0024315F">
        <w:rPr>
          <w:sz w:val="14"/>
          <w:szCs w:val="14"/>
          <w:lang w:val="sk-SK"/>
        </w:rPr>
        <w:t>prílohy č. 1</w:t>
      </w:r>
      <w:r w:rsidR="0012224C">
        <w:rPr>
          <w:sz w:val="14"/>
          <w:szCs w:val="14"/>
          <w:lang w:val="sk-SK"/>
        </w:rPr>
        <w:t xml:space="preserve"> Zmluvy o poskytnutí </w:t>
      </w:r>
      <w:r w:rsidR="006F247B">
        <w:rPr>
          <w:sz w:val="14"/>
          <w:szCs w:val="14"/>
          <w:lang w:val="sk-SK"/>
        </w:rPr>
        <w:t>NFP</w:t>
      </w:r>
      <w:r w:rsidR="0024315F">
        <w:rPr>
          <w:sz w:val="14"/>
          <w:szCs w:val="14"/>
          <w:lang w:val="sk-SK"/>
        </w:rPr>
        <w:t xml:space="preserve"> – Všeobecné zmluvné podmienky</w:t>
      </w:r>
      <w:r w:rsidR="00442EB5">
        <w:rPr>
          <w:sz w:val="14"/>
          <w:szCs w:val="14"/>
          <w:lang w:val="sk-SK"/>
        </w:rPr>
        <w:t xml:space="preserve"> za každý kalendárny štvrťrok v priebehu doby realizácie hlavných aktivít projektu</w:t>
      </w:r>
      <w:r w:rsidR="004532B9">
        <w:rPr>
          <w:sz w:val="14"/>
          <w:szCs w:val="14"/>
          <w:lang w:val="sk-SK"/>
        </w:rPr>
        <w:t xml:space="preserve">, a to </w:t>
      </w:r>
      <w:r w:rsidR="00442EB5">
        <w:rPr>
          <w:sz w:val="14"/>
          <w:szCs w:val="14"/>
          <w:lang w:val="sk-SK"/>
        </w:rPr>
        <w:t xml:space="preserve">najneskôr do konca kalendárneho mesiaca bezprostredne nasledujúceho po skončení príslušného kalendárneho štvrťroka. Prijímateľ je </w:t>
      </w:r>
      <w:r w:rsidR="00442EB5" w:rsidRPr="00ED28BA">
        <w:rPr>
          <w:i/>
          <w:sz w:val="14"/>
          <w:szCs w:val="14"/>
          <w:lang w:val="sk-SK"/>
        </w:rPr>
        <w:t>Hlásenie o dos</w:t>
      </w:r>
      <w:r w:rsidR="00442EB5">
        <w:rPr>
          <w:i/>
          <w:sz w:val="14"/>
          <w:szCs w:val="14"/>
          <w:lang w:val="sk-SK"/>
        </w:rPr>
        <w:t>i</w:t>
      </w:r>
      <w:r w:rsidR="00442EB5" w:rsidRPr="00ED28BA">
        <w:rPr>
          <w:i/>
          <w:sz w:val="14"/>
          <w:szCs w:val="14"/>
          <w:lang w:val="sk-SK"/>
        </w:rPr>
        <w:t>ah</w:t>
      </w:r>
      <w:r w:rsidR="00442EB5">
        <w:rPr>
          <w:i/>
          <w:sz w:val="14"/>
          <w:szCs w:val="14"/>
          <w:lang w:val="sk-SK"/>
        </w:rPr>
        <w:t>nutí</w:t>
      </w:r>
      <w:r w:rsidR="00442EB5" w:rsidRPr="00ED28BA">
        <w:rPr>
          <w:i/>
          <w:sz w:val="14"/>
          <w:szCs w:val="14"/>
          <w:lang w:val="sk-SK"/>
        </w:rPr>
        <w:t xml:space="preserve"> míľnikov projektu </w:t>
      </w:r>
      <w:r w:rsidR="00442EB5" w:rsidRPr="00442EB5">
        <w:rPr>
          <w:sz w:val="14"/>
          <w:szCs w:val="14"/>
          <w:lang w:val="sk-SK"/>
        </w:rPr>
        <w:t>povinný predložiť</w:t>
      </w:r>
      <w:r w:rsidR="00442EB5">
        <w:rPr>
          <w:sz w:val="14"/>
          <w:szCs w:val="14"/>
          <w:lang w:val="sk-SK"/>
        </w:rPr>
        <w:t xml:space="preserve"> </w:t>
      </w:r>
      <w:r w:rsidR="004532B9">
        <w:rPr>
          <w:sz w:val="14"/>
          <w:szCs w:val="14"/>
          <w:lang w:val="sk-SK"/>
        </w:rPr>
        <w:t xml:space="preserve">bez ohľadu na </w:t>
      </w:r>
      <w:r w:rsidR="00C31284">
        <w:rPr>
          <w:sz w:val="14"/>
          <w:szCs w:val="14"/>
          <w:lang w:val="sk-SK"/>
        </w:rPr>
        <w:t>to</w:t>
      </w:r>
      <w:r w:rsidR="004532B9">
        <w:rPr>
          <w:sz w:val="14"/>
          <w:szCs w:val="14"/>
          <w:lang w:val="sk-SK"/>
        </w:rPr>
        <w:t xml:space="preserve">, či </w:t>
      </w:r>
      <w:r w:rsidR="00442EB5">
        <w:rPr>
          <w:sz w:val="14"/>
          <w:szCs w:val="14"/>
          <w:lang w:val="sk-SK"/>
        </w:rPr>
        <w:t xml:space="preserve">dosiahnutie </w:t>
      </w:r>
      <w:r w:rsidR="00C31284" w:rsidRPr="004532B9">
        <w:rPr>
          <w:sz w:val="14"/>
          <w:szCs w:val="14"/>
          <w:lang w:val="sk-SK"/>
        </w:rPr>
        <w:t>míľnik</w:t>
      </w:r>
      <w:r w:rsidR="00442EB5">
        <w:rPr>
          <w:sz w:val="14"/>
          <w:szCs w:val="14"/>
          <w:lang w:val="sk-SK"/>
        </w:rPr>
        <w:t>a/míľnikov</w:t>
      </w:r>
      <w:r w:rsidR="00C31284" w:rsidRPr="004532B9">
        <w:rPr>
          <w:sz w:val="14"/>
          <w:szCs w:val="14"/>
          <w:lang w:val="sk-SK"/>
        </w:rPr>
        <w:t xml:space="preserve"> </w:t>
      </w:r>
      <w:r w:rsidR="00C31284">
        <w:rPr>
          <w:sz w:val="14"/>
          <w:szCs w:val="14"/>
          <w:lang w:val="sk-SK"/>
        </w:rPr>
        <w:t>projektu bol</w:t>
      </w:r>
      <w:r w:rsidR="00442EB5">
        <w:rPr>
          <w:sz w:val="14"/>
          <w:szCs w:val="14"/>
          <w:lang w:val="sk-SK"/>
        </w:rPr>
        <w:t>o</w:t>
      </w:r>
      <w:r w:rsidR="00C31284">
        <w:rPr>
          <w:sz w:val="14"/>
          <w:szCs w:val="14"/>
          <w:lang w:val="sk-SK"/>
        </w:rPr>
        <w:t xml:space="preserve"> podľa schváleného projektu, resp. </w:t>
      </w:r>
      <w:r w:rsidR="00C31284" w:rsidRPr="004532B9">
        <w:rPr>
          <w:sz w:val="14"/>
          <w:szCs w:val="14"/>
          <w:lang w:val="sk-SK"/>
        </w:rPr>
        <w:t>podľa schválenej žiadosti o vykonanie zmeny projektu, ktorou dochádza k zmene termínu</w:t>
      </w:r>
      <w:r w:rsidR="00C31284">
        <w:rPr>
          <w:sz w:val="14"/>
          <w:szCs w:val="14"/>
          <w:lang w:val="sk-SK"/>
        </w:rPr>
        <w:t xml:space="preserve"> </w:t>
      </w:r>
      <w:r w:rsidR="00442EB5">
        <w:rPr>
          <w:sz w:val="14"/>
          <w:szCs w:val="14"/>
          <w:lang w:val="sk-SK"/>
        </w:rPr>
        <w:t xml:space="preserve">jeho/ich dosiahnutia </w:t>
      </w:r>
      <w:r w:rsidR="00C31284" w:rsidRPr="004532B9">
        <w:rPr>
          <w:sz w:val="14"/>
          <w:szCs w:val="14"/>
          <w:lang w:val="sk-SK"/>
        </w:rPr>
        <w:t>stanoveného v schválenom projekte</w:t>
      </w:r>
      <w:r w:rsidR="00442EB5">
        <w:rPr>
          <w:sz w:val="14"/>
          <w:szCs w:val="14"/>
          <w:lang w:val="sk-SK"/>
        </w:rPr>
        <w:t xml:space="preserve"> v príslušnom kalendárnom štvrťroku plánované</w:t>
      </w:r>
      <w:r w:rsidR="00C31284">
        <w:rPr>
          <w:sz w:val="14"/>
          <w:szCs w:val="14"/>
          <w:lang w:val="sk-SK"/>
        </w:rPr>
        <w:t xml:space="preserve">, </w:t>
      </w:r>
      <w:r w:rsidR="00442EB5">
        <w:rPr>
          <w:sz w:val="14"/>
          <w:szCs w:val="14"/>
          <w:lang w:val="sk-SK"/>
        </w:rPr>
        <w:t xml:space="preserve">ako aj </w:t>
      </w:r>
      <w:r w:rsidR="00772052">
        <w:rPr>
          <w:sz w:val="14"/>
          <w:szCs w:val="14"/>
          <w:lang w:val="sk-SK"/>
        </w:rPr>
        <w:t xml:space="preserve">bez ohľadu na to, či príslušný míľnik/príslušné míľniky projektu bol/boli v plánovanom termíne </w:t>
      </w:r>
      <w:r w:rsidR="00C31284">
        <w:rPr>
          <w:sz w:val="14"/>
          <w:szCs w:val="14"/>
          <w:lang w:val="sk-SK"/>
        </w:rPr>
        <w:t>skutočne dosiahnutý</w:t>
      </w:r>
      <w:r w:rsidR="00772052">
        <w:rPr>
          <w:sz w:val="14"/>
          <w:szCs w:val="14"/>
          <w:lang w:val="sk-SK"/>
        </w:rPr>
        <w:t>/-té</w:t>
      </w:r>
      <w:r w:rsidR="00C31284">
        <w:rPr>
          <w:sz w:val="14"/>
          <w:szCs w:val="14"/>
          <w:lang w:val="sk-SK"/>
        </w:rPr>
        <w:t>.</w:t>
      </w:r>
    </w:p>
  </w:footnote>
  <w:footnote w:id="2">
    <w:p w14:paraId="4EA1100B" w14:textId="4E45793B" w:rsidR="00606180" w:rsidRPr="00AC3D82" w:rsidRDefault="00606180" w:rsidP="00AC3D8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>
        <w:rPr>
          <w:sz w:val="14"/>
          <w:szCs w:val="14"/>
          <w:lang w:val="sk-SK"/>
        </w:rPr>
        <w:t>NFP</w:t>
      </w:r>
      <w:r w:rsidRPr="00626B2D">
        <w:rPr>
          <w:sz w:val="14"/>
          <w:szCs w:val="14"/>
          <w:lang w:val="sk-SK"/>
        </w:rPr>
        <w:t xml:space="preserve">, </w:t>
      </w:r>
      <w:r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>
        <w:rPr>
          <w:sz w:val="14"/>
          <w:szCs w:val="14"/>
          <w:lang w:val="sk-SK"/>
        </w:rPr>
        <w:t>boli poskytovateľom po nadobudnutí účinnosti Zmluvy o poskytnutí NFP</w:t>
      </w:r>
      <w:r w:rsidRPr="00187ED7">
        <w:rPr>
          <w:sz w:val="14"/>
          <w:szCs w:val="14"/>
          <w:lang w:val="sk-SK"/>
        </w:rPr>
        <w:t xml:space="preserve"> </w:t>
      </w:r>
      <w:r>
        <w:rPr>
          <w:sz w:val="14"/>
          <w:szCs w:val="14"/>
          <w:lang w:val="sk-SK"/>
        </w:rPr>
        <w:t xml:space="preserve">do termínu predloženia konkrétneho </w:t>
      </w:r>
      <w:r w:rsidRPr="00ED28BA">
        <w:rPr>
          <w:i/>
          <w:sz w:val="14"/>
          <w:szCs w:val="14"/>
          <w:lang w:val="sk-SK"/>
        </w:rPr>
        <w:t>Hláseni</w:t>
      </w:r>
      <w:r>
        <w:rPr>
          <w:i/>
          <w:sz w:val="14"/>
          <w:szCs w:val="14"/>
          <w:lang w:val="sk-SK"/>
        </w:rPr>
        <w:t>a</w:t>
      </w:r>
      <w:r w:rsidRPr="00ED28BA">
        <w:rPr>
          <w:i/>
          <w:sz w:val="14"/>
          <w:szCs w:val="14"/>
          <w:lang w:val="sk-SK"/>
        </w:rPr>
        <w:t xml:space="preserve"> o dos</w:t>
      </w:r>
      <w:r>
        <w:rPr>
          <w:i/>
          <w:sz w:val="14"/>
          <w:szCs w:val="14"/>
          <w:lang w:val="sk-SK"/>
        </w:rPr>
        <w:t>i</w:t>
      </w:r>
      <w:r w:rsidRPr="00ED28BA">
        <w:rPr>
          <w:i/>
          <w:sz w:val="14"/>
          <w:szCs w:val="14"/>
          <w:lang w:val="sk-SK"/>
        </w:rPr>
        <w:t>ah</w:t>
      </w:r>
      <w:r>
        <w:rPr>
          <w:i/>
          <w:sz w:val="14"/>
          <w:szCs w:val="14"/>
          <w:lang w:val="sk-SK"/>
        </w:rPr>
        <w:t>nutí</w:t>
      </w:r>
      <w:r w:rsidRPr="00ED28BA">
        <w:rPr>
          <w:i/>
          <w:sz w:val="14"/>
          <w:szCs w:val="14"/>
          <w:lang w:val="sk-SK"/>
        </w:rPr>
        <w:t xml:space="preserve"> míľnikov projektu</w:t>
      </w:r>
      <w:r>
        <w:rPr>
          <w:sz w:val="14"/>
          <w:szCs w:val="14"/>
          <w:lang w:val="sk-SK"/>
        </w:rPr>
        <w:t xml:space="preserve"> schválené zmeny.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5E2D6" w14:textId="1D29CBF4" w:rsidR="006825FB" w:rsidRDefault="006825FB">
    <w:pPr>
      <w:pStyle w:val="Hlavika"/>
    </w:pPr>
  </w:p>
  <w:p w14:paraId="5C86E9D4" w14:textId="77777777" w:rsidR="006825FB" w:rsidRDefault="006825F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C240" w14:textId="27E9B368" w:rsidR="006825FB" w:rsidRPr="006825FB" w:rsidRDefault="006825FB">
    <w:pPr>
      <w:pStyle w:val="Hlavika"/>
      <w:rPr>
        <w:sz w:val="18"/>
        <w:szCs w:val="18"/>
        <w:lang w:val="sk-SK"/>
      </w:rPr>
    </w:pPr>
    <w:r w:rsidRPr="006825FB">
      <w:rPr>
        <w:sz w:val="18"/>
        <w:szCs w:val="18"/>
        <w:lang w:val="sk-SK"/>
      </w:rPr>
      <w:t>Príloha č.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2776230">
    <w:abstractNumId w:val="0"/>
  </w:num>
  <w:num w:numId="2" w16cid:durableId="991787805">
    <w:abstractNumId w:val="29"/>
  </w:num>
  <w:num w:numId="3" w16cid:durableId="1328285563">
    <w:abstractNumId w:val="19"/>
  </w:num>
  <w:num w:numId="4" w16cid:durableId="1307780899">
    <w:abstractNumId w:val="9"/>
  </w:num>
  <w:num w:numId="5" w16cid:durableId="990326079">
    <w:abstractNumId w:val="5"/>
  </w:num>
  <w:num w:numId="6" w16cid:durableId="739057594">
    <w:abstractNumId w:val="37"/>
  </w:num>
  <w:num w:numId="7" w16cid:durableId="222638543">
    <w:abstractNumId w:val="25"/>
  </w:num>
  <w:num w:numId="8" w16cid:durableId="1435250102">
    <w:abstractNumId w:val="28"/>
  </w:num>
  <w:num w:numId="9" w16cid:durableId="2121489702">
    <w:abstractNumId w:val="41"/>
  </w:num>
  <w:num w:numId="10" w16cid:durableId="1844971179">
    <w:abstractNumId w:val="23"/>
  </w:num>
  <w:num w:numId="11" w16cid:durableId="1739940702">
    <w:abstractNumId w:val="30"/>
  </w:num>
  <w:num w:numId="12" w16cid:durableId="535851841">
    <w:abstractNumId w:val="17"/>
  </w:num>
  <w:num w:numId="13" w16cid:durableId="1210265804">
    <w:abstractNumId w:val="20"/>
  </w:num>
  <w:num w:numId="14" w16cid:durableId="1784762710">
    <w:abstractNumId w:val="13"/>
  </w:num>
  <w:num w:numId="15" w16cid:durableId="2025591779">
    <w:abstractNumId w:val="35"/>
  </w:num>
  <w:num w:numId="16" w16cid:durableId="830868826">
    <w:abstractNumId w:val="7"/>
  </w:num>
  <w:num w:numId="17" w16cid:durableId="398599144">
    <w:abstractNumId w:val="26"/>
  </w:num>
  <w:num w:numId="18" w16cid:durableId="1217398586">
    <w:abstractNumId w:val="8"/>
  </w:num>
  <w:num w:numId="19" w16cid:durableId="831334378">
    <w:abstractNumId w:val="1"/>
  </w:num>
  <w:num w:numId="20" w16cid:durableId="197860636">
    <w:abstractNumId w:val="16"/>
  </w:num>
  <w:num w:numId="21" w16cid:durableId="35665110">
    <w:abstractNumId w:val="40"/>
  </w:num>
  <w:num w:numId="22" w16cid:durableId="1964574868">
    <w:abstractNumId w:val="21"/>
  </w:num>
  <w:num w:numId="23" w16cid:durableId="671949865">
    <w:abstractNumId w:val="18"/>
  </w:num>
  <w:num w:numId="24" w16cid:durableId="1497187242">
    <w:abstractNumId w:val="39"/>
  </w:num>
  <w:num w:numId="25" w16cid:durableId="488983649">
    <w:abstractNumId w:val="36"/>
  </w:num>
  <w:num w:numId="26" w16cid:durableId="872964879">
    <w:abstractNumId w:val="6"/>
  </w:num>
  <w:num w:numId="27" w16cid:durableId="658272654">
    <w:abstractNumId w:val="3"/>
  </w:num>
  <w:num w:numId="28" w16cid:durableId="1097019149">
    <w:abstractNumId w:val="22"/>
  </w:num>
  <w:num w:numId="29" w16cid:durableId="834414748">
    <w:abstractNumId w:val="38"/>
  </w:num>
  <w:num w:numId="30" w16cid:durableId="676614641">
    <w:abstractNumId w:val="24"/>
  </w:num>
  <w:num w:numId="31" w16cid:durableId="2027173688">
    <w:abstractNumId w:val="15"/>
  </w:num>
  <w:num w:numId="32" w16cid:durableId="1490250734">
    <w:abstractNumId w:val="33"/>
  </w:num>
  <w:num w:numId="33" w16cid:durableId="2084452299">
    <w:abstractNumId w:val="32"/>
  </w:num>
  <w:num w:numId="34" w16cid:durableId="706948111">
    <w:abstractNumId w:val="31"/>
  </w:num>
  <w:num w:numId="35" w16cid:durableId="18821253">
    <w:abstractNumId w:val="11"/>
  </w:num>
  <w:num w:numId="36" w16cid:durableId="677388311">
    <w:abstractNumId w:val="10"/>
  </w:num>
  <w:num w:numId="37" w16cid:durableId="1487240392">
    <w:abstractNumId w:val="2"/>
  </w:num>
  <w:num w:numId="38" w16cid:durableId="337343378">
    <w:abstractNumId w:val="12"/>
  </w:num>
  <w:num w:numId="39" w16cid:durableId="126432652">
    <w:abstractNumId w:val="34"/>
  </w:num>
  <w:num w:numId="40" w16cid:durableId="929310551">
    <w:abstractNumId w:val="14"/>
  </w:num>
  <w:num w:numId="41" w16cid:durableId="1695571331">
    <w:abstractNumId w:val="4"/>
  </w:num>
  <w:num w:numId="42" w16cid:durableId="198661859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1C9"/>
    <w:rsid w:val="00013E59"/>
    <w:rsid w:val="000175EE"/>
    <w:rsid w:val="000246BC"/>
    <w:rsid w:val="00025CBC"/>
    <w:rsid w:val="00037FDF"/>
    <w:rsid w:val="000440E9"/>
    <w:rsid w:val="00064C83"/>
    <w:rsid w:val="00065E53"/>
    <w:rsid w:val="00082EDB"/>
    <w:rsid w:val="00085FCC"/>
    <w:rsid w:val="0008793C"/>
    <w:rsid w:val="00095574"/>
    <w:rsid w:val="000C59CB"/>
    <w:rsid w:val="000D333E"/>
    <w:rsid w:val="000E4536"/>
    <w:rsid w:val="000E55A1"/>
    <w:rsid w:val="000F0AE1"/>
    <w:rsid w:val="00115BAA"/>
    <w:rsid w:val="0012224C"/>
    <w:rsid w:val="00122B0B"/>
    <w:rsid w:val="0015697B"/>
    <w:rsid w:val="001760B7"/>
    <w:rsid w:val="00187ED7"/>
    <w:rsid w:val="00195287"/>
    <w:rsid w:val="00197A3C"/>
    <w:rsid w:val="001A18E2"/>
    <w:rsid w:val="001B50BF"/>
    <w:rsid w:val="001B7F41"/>
    <w:rsid w:val="001C6A80"/>
    <w:rsid w:val="0022549A"/>
    <w:rsid w:val="0024024B"/>
    <w:rsid w:val="0024315F"/>
    <w:rsid w:val="0028612D"/>
    <w:rsid w:val="00292BF1"/>
    <w:rsid w:val="00294433"/>
    <w:rsid w:val="00296CB4"/>
    <w:rsid w:val="002A7887"/>
    <w:rsid w:val="002B09BB"/>
    <w:rsid w:val="002B36E8"/>
    <w:rsid w:val="002D5F3A"/>
    <w:rsid w:val="002E2BFC"/>
    <w:rsid w:val="00313001"/>
    <w:rsid w:val="00316D9F"/>
    <w:rsid w:val="00317530"/>
    <w:rsid w:val="00320D07"/>
    <w:rsid w:val="00342CBF"/>
    <w:rsid w:val="00352C94"/>
    <w:rsid w:val="00355393"/>
    <w:rsid w:val="00391C44"/>
    <w:rsid w:val="00397C39"/>
    <w:rsid w:val="003A68C3"/>
    <w:rsid w:val="003A78DF"/>
    <w:rsid w:val="003C7E6D"/>
    <w:rsid w:val="003E3B78"/>
    <w:rsid w:val="003F09E3"/>
    <w:rsid w:val="003F6D8D"/>
    <w:rsid w:val="003F746C"/>
    <w:rsid w:val="00405045"/>
    <w:rsid w:val="004178FD"/>
    <w:rsid w:val="0042232E"/>
    <w:rsid w:val="0042277F"/>
    <w:rsid w:val="00423858"/>
    <w:rsid w:val="00425259"/>
    <w:rsid w:val="00426F34"/>
    <w:rsid w:val="00433064"/>
    <w:rsid w:val="00442EB5"/>
    <w:rsid w:val="0044373D"/>
    <w:rsid w:val="004470DE"/>
    <w:rsid w:val="004532B9"/>
    <w:rsid w:val="004756A1"/>
    <w:rsid w:val="004911C9"/>
    <w:rsid w:val="00491EFA"/>
    <w:rsid w:val="004A11DB"/>
    <w:rsid w:val="004B752C"/>
    <w:rsid w:val="004D6F3F"/>
    <w:rsid w:val="004E3E80"/>
    <w:rsid w:val="004F39FA"/>
    <w:rsid w:val="005340F4"/>
    <w:rsid w:val="005432D0"/>
    <w:rsid w:val="00543D8E"/>
    <w:rsid w:val="00547F20"/>
    <w:rsid w:val="005513B5"/>
    <w:rsid w:val="00552087"/>
    <w:rsid w:val="00554CA7"/>
    <w:rsid w:val="00562A54"/>
    <w:rsid w:val="005730E0"/>
    <w:rsid w:val="00586DB3"/>
    <w:rsid w:val="00596EB4"/>
    <w:rsid w:val="005B4770"/>
    <w:rsid w:val="005C2A52"/>
    <w:rsid w:val="005D15E6"/>
    <w:rsid w:val="005D43F9"/>
    <w:rsid w:val="005E382A"/>
    <w:rsid w:val="005E4F93"/>
    <w:rsid w:val="005E6CEC"/>
    <w:rsid w:val="005F2CB1"/>
    <w:rsid w:val="006058CD"/>
    <w:rsid w:val="00606180"/>
    <w:rsid w:val="00606741"/>
    <w:rsid w:val="00610564"/>
    <w:rsid w:val="00626B2D"/>
    <w:rsid w:val="00631D66"/>
    <w:rsid w:val="006574B3"/>
    <w:rsid w:val="006636A3"/>
    <w:rsid w:val="00664D1E"/>
    <w:rsid w:val="006825FB"/>
    <w:rsid w:val="006A2C59"/>
    <w:rsid w:val="006A2CE7"/>
    <w:rsid w:val="006A5887"/>
    <w:rsid w:val="006B2F2B"/>
    <w:rsid w:val="006D3B46"/>
    <w:rsid w:val="006D433E"/>
    <w:rsid w:val="006F247B"/>
    <w:rsid w:val="007218E3"/>
    <w:rsid w:val="0073049D"/>
    <w:rsid w:val="007436F0"/>
    <w:rsid w:val="00754DC9"/>
    <w:rsid w:val="00761757"/>
    <w:rsid w:val="00763752"/>
    <w:rsid w:val="00772052"/>
    <w:rsid w:val="00773E13"/>
    <w:rsid w:val="00783949"/>
    <w:rsid w:val="007843B4"/>
    <w:rsid w:val="00791C27"/>
    <w:rsid w:val="0079733B"/>
    <w:rsid w:val="007A039B"/>
    <w:rsid w:val="007A680F"/>
    <w:rsid w:val="007E0C10"/>
    <w:rsid w:val="00817001"/>
    <w:rsid w:val="0082143E"/>
    <w:rsid w:val="00833E3D"/>
    <w:rsid w:val="008349AA"/>
    <w:rsid w:val="00853ACA"/>
    <w:rsid w:val="00864C3C"/>
    <w:rsid w:val="008846F5"/>
    <w:rsid w:val="008864C3"/>
    <w:rsid w:val="008B763C"/>
    <w:rsid w:val="008C0A39"/>
    <w:rsid w:val="008E19BB"/>
    <w:rsid w:val="009057CD"/>
    <w:rsid w:val="009154FD"/>
    <w:rsid w:val="009240F4"/>
    <w:rsid w:val="009321AD"/>
    <w:rsid w:val="00977D34"/>
    <w:rsid w:val="00992F6B"/>
    <w:rsid w:val="009B4E44"/>
    <w:rsid w:val="009B728C"/>
    <w:rsid w:val="009C1FD9"/>
    <w:rsid w:val="009C4354"/>
    <w:rsid w:val="009F5E28"/>
    <w:rsid w:val="009F5F63"/>
    <w:rsid w:val="00A102E2"/>
    <w:rsid w:val="00A36E20"/>
    <w:rsid w:val="00A56EA3"/>
    <w:rsid w:val="00A605B1"/>
    <w:rsid w:val="00A70948"/>
    <w:rsid w:val="00A83564"/>
    <w:rsid w:val="00A86BB1"/>
    <w:rsid w:val="00A923AF"/>
    <w:rsid w:val="00A92CF9"/>
    <w:rsid w:val="00A95CA3"/>
    <w:rsid w:val="00AC3D82"/>
    <w:rsid w:val="00B00820"/>
    <w:rsid w:val="00B022FF"/>
    <w:rsid w:val="00B165C3"/>
    <w:rsid w:val="00B17FD0"/>
    <w:rsid w:val="00B22D95"/>
    <w:rsid w:val="00B23879"/>
    <w:rsid w:val="00B34F22"/>
    <w:rsid w:val="00B36986"/>
    <w:rsid w:val="00B51E64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1191F"/>
    <w:rsid w:val="00C13ED2"/>
    <w:rsid w:val="00C27B72"/>
    <w:rsid w:val="00C31284"/>
    <w:rsid w:val="00C33042"/>
    <w:rsid w:val="00C34C2F"/>
    <w:rsid w:val="00C51A89"/>
    <w:rsid w:val="00C536CA"/>
    <w:rsid w:val="00C552CE"/>
    <w:rsid w:val="00C671EE"/>
    <w:rsid w:val="00C7650A"/>
    <w:rsid w:val="00C77241"/>
    <w:rsid w:val="00C80C4A"/>
    <w:rsid w:val="00C8462F"/>
    <w:rsid w:val="00CA49BC"/>
    <w:rsid w:val="00CA6259"/>
    <w:rsid w:val="00CB686A"/>
    <w:rsid w:val="00CD3645"/>
    <w:rsid w:val="00CE3EB0"/>
    <w:rsid w:val="00CE5578"/>
    <w:rsid w:val="00D03F69"/>
    <w:rsid w:val="00D07204"/>
    <w:rsid w:val="00D10E0D"/>
    <w:rsid w:val="00D16438"/>
    <w:rsid w:val="00D20F1F"/>
    <w:rsid w:val="00D212FF"/>
    <w:rsid w:val="00D259D5"/>
    <w:rsid w:val="00D37790"/>
    <w:rsid w:val="00D43D34"/>
    <w:rsid w:val="00D5370D"/>
    <w:rsid w:val="00D54AD6"/>
    <w:rsid w:val="00D7424E"/>
    <w:rsid w:val="00D926AE"/>
    <w:rsid w:val="00DE0B65"/>
    <w:rsid w:val="00E06C16"/>
    <w:rsid w:val="00E126A8"/>
    <w:rsid w:val="00E32726"/>
    <w:rsid w:val="00E46571"/>
    <w:rsid w:val="00E52453"/>
    <w:rsid w:val="00E57465"/>
    <w:rsid w:val="00E606E8"/>
    <w:rsid w:val="00E6092D"/>
    <w:rsid w:val="00EA0924"/>
    <w:rsid w:val="00ED22F3"/>
    <w:rsid w:val="00ED28BA"/>
    <w:rsid w:val="00EE65C5"/>
    <w:rsid w:val="00EF507F"/>
    <w:rsid w:val="00F006A3"/>
    <w:rsid w:val="00F11263"/>
    <w:rsid w:val="00F15580"/>
    <w:rsid w:val="00F53520"/>
    <w:rsid w:val="00F72EC3"/>
    <w:rsid w:val="00F73325"/>
    <w:rsid w:val="00F74F1B"/>
    <w:rsid w:val="00F761C9"/>
    <w:rsid w:val="00F8029F"/>
    <w:rsid w:val="00F829CB"/>
    <w:rsid w:val="00F8580A"/>
    <w:rsid w:val="00F95049"/>
    <w:rsid w:val="00FC297C"/>
    <w:rsid w:val="00FC3BF0"/>
    <w:rsid w:val="00FC6C93"/>
    <w:rsid w:val="00FD11A3"/>
    <w:rsid w:val="00FF3D09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F79F52"/>
  <w15:docId w15:val="{242E5345-5F9F-4C97-8C3B-BDC9A4CF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  <w:style w:type="paragraph" w:styleId="Revzia">
    <w:name w:val="Revision"/>
    <w:hidden/>
    <w:uiPriority w:val="99"/>
    <w:semiHidden/>
    <w:rsid w:val="00783949"/>
    <w:rPr>
      <w:rFonts w:ascii="Century Gothic" w:eastAsiaTheme="minorHAnsi" w:hAnsi="Century Gothic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DB618F8042F3BEAE877C0EE9F5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6401AA-6283-4B70-A8C2-7F6998F059C9}"/>
      </w:docPartPr>
      <w:docPartBody>
        <w:p w:rsidR="000A17CB" w:rsidRDefault="009E3252" w:rsidP="009E3252">
          <w:pPr>
            <w:pStyle w:val="65D3DB618F8042F3BEAE877C0EE9F533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272FCACDBCF44293B415B3FA9113F9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FAEE72-5530-4749-B375-99FC5ABB4273}"/>
      </w:docPartPr>
      <w:docPartBody>
        <w:p w:rsidR="000A17CB" w:rsidRDefault="009E3252" w:rsidP="009E3252">
          <w:pPr>
            <w:pStyle w:val="272FCACDBCF44293B415B3FA9113F939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9A6"/>
    <w:rsid w:val="0001236A"/>
    <w:rsid w:val="000A17CB"/>
    <w:rsid w:val="002D07BD"/>
    <w:rsid w:val="00413900"/>
    <w:rsid w:val="004470DE"/>
    <w:rsid w:val="004963D4"/>
    <w:rsid w:val="005B79A6"/>
    <w:rsid w:val="00950DFD"/>
    <w:rsid w:val="009806A8"/>
    <w:rsid w:val="009E3252"/>
    <w:rsid w:val="00C37C4C"/>
    <w:rsid w:val="00D352D6"/>
    <w:rsid w:val="00D7424E"/>
    <w:rsid w:val="00DF7167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E3252"/>
    <w:rPr>
      <w:color w:val="808080"/>
    </w:rPr>
  </w:style>
  <w:style w:type="paragraph" w:customStyle="1" w:styleId="65D3DB618F8042F3BEAE877C0EE9F533">
    <w:name w:val="65D3DB618F8042F3BEAE877C0EE9F533"/>
    <w:rsid w:val="009E3252"/>
  </w:style>
  <w:style w:type="paragraph" w:customStyle="1" w:styleId="272FCACDBCF44293B415B3FA9113F939">
    <w:name w:val="272FCACDBCF44293B415B3FA9113F939"/>
    <w:rsid w:val="009E32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3BDEE41B5904C83FB3EDF4AB87713" ma:contentTypeVersion="4" ma:contentTypeDescription="Umožňuje vytvoriť nový dokument." ma:contentTypeScope="" ma:versionID="9b2728dafa22d2c233892e5b3eac0832">
  <xsd:schema xmlns:xsd="http://www.w3.org/2001/XMLSchema" xmlns:xs="http://www.w3.org/2001/XMLSchema" xmlns:p="http://schemas.microsoft.com/office/2006/metadata/properties" xmlns:ns2="1ada8566-6efb-4fd0-af6f-9eaa11a119f1" xmlns:ns3="1eca2132-8cba-4706-8663-6d4080c34302" targetNamespace="http://schemas.microsoft.com/office/2006/metadata/properties" ma:root="true" ma:fieldsID="8228dffc265c05f338a1ddfbeea81aca" ns2:_="" ns3:_="">
    <xsd:import namespace="1ada8566-6efb-4fd0-af6f-9eaa11a119f1"/>
    <xsd:import namespace="1eca2132-8cba-4706-8663-6d4080c34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a8566-6efb-4fd0-af6f-9eaa11a1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a2132-8cba-4706-8663-6d4080c343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1D2C77-C033-43E7-BDE4-3ED137B19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66905A-CA42-4040-9AF4-1CC12DECC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a8566-6efb-4fd0-af6f-9eaa11a119f1"/>
    <ds:schemaRef ds:uri="1eca2132-8cba-4706-8663-6d4080c343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Hlavackova Romana</dc:creator>
  <cp:lastModifiedBy>Malatincova Martina</cp:lastModifiedBy>
  <cp:revision>3</cp:revision>
  <dcterms:created xsi:type="dcterms:W3CDTF">2026-03-20T11:52:00Z</dcterms:created>
  <dcterms:modified xsi:type="dcterms:W3CDTF">2026-05-25T11:02:00Z</dcterms:modified>
</cp:coreProperties>
</file>